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403D40" w:rsidRDefault="00A475D5" w:rsidP="00403D4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403D4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403D40">
              <w:t xml:space="preserve"> </w:t>
            </w:r>
            <w:r w:rsidR="00403D40" w:rsidRPr="00403D40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ΗΛΕΚΤΡΟΝΙΚΗ ΠΛΑΚΕΤΑ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475D5" w:rsidRPr="004E67E9" w:rsidTr="00A44A1E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75D5" w:rsidRPr="004E67E9" w:rsidRDefault="00403D40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03D4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Ηλεκτρονική πλακέτα </w:t>
            </w:r>
            <w:proofErr w:type="spellStart"/>
            <w:r w:rsidRPr="00403D4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μικροελεγκτή</w:t>
            </w:r>
            <w:proofErr w:type="spellEnd"/>
            <w:r w:rsidRPr="00403D4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 </w:t>
            </w:r>
            <w:proofErr w:type="spellStart"/>
            <w:r w:rsidRPr="00403D4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WiFi</w:t>
            </w:r>
            <w:proofErr w:type="spellEnd"/>
            <w:r w:rsidRPr="00403D4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συμβατή με </w:t>
            </w:r>
            <w:proofErr w:type="spellStart"/>
            <w:r w:rsidRPr="00403D4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Arduino</w:t>
            </w:r>
            <w:proofErr w:type="spellEnd"/>
            <w:r w:rsidRPr="00403D4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IDE &amp; </w:t>
            </w:r>
            <w:proofErr w:type="spellStart"/>
            <w:r w:rsidRPr="00403D4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IoT</w:t>
            </w:r>
            <w:proofErr w:type="spellEnd"/>
            <w:r w:rsidRPr="00403D4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403D4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Cloud</w:t>
            </w:r>
            <w:proofErr w:type="spellEnd"/>
            <w:r w:rsidRPr="00403D4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για συλλογή/αποστολή δεδομένων αισθητήρων σε πραγματικό χρόνο.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475D5" w:rsidRPr="004E67E9" w:rsidRDefault="00403D40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475D5" w:rsidRPr="00403D40" w:rsidRDefault="00403D40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4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403D40"/>
    <w:rsid w:val="007735E4"/>
    <w:rsid w:val="00A475D5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D06D3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F73FA11C</Template>
  <TotalTime>1</TotalTime>
  <Pages>1</Pages>
  <Words>56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2025-12-10T09:41:00Z</dcterms:created>
  <dcterms:modified xsi:type="dcterms:W3CDTF">2025-12-10T09:41:00Z</dcterms:modified>
</cp:coreProperties>
</file>